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45B" w:rsidRDefault="005B645B" w:rsidP="005B645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Hugh PAKENHAM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5B645B" w:rsidRDefault="005B645B" w:rsidP="005B645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5B645B" w:rsidRDefault="005B645B" w:rsidP="005B645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5B645B" w:rsidRDefault="005B645B" w:rsidP="005B645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He and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John  Pakenham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clerk(q.v.), made a plaint of debt against William</w:t>
      </w:r>
    </w:p>
    <w:p w:rsidR="005B645B" w:rsidRDefault="005B645B" w:rsidP="005B645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Bladsmyth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Doncaster(q.v.), John Bolton of Doncaster(q.v.) and Robert</w:t>
      </w:r>
    </w:p>
    <w:p w:rsidR="005B645B" w:rsidRDefault="005B645B" w:rsidP="005B645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Bele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Langtoft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(q.v.).</w:t>
      </w:r>
    </w:p>
    <w:p w:rsidR="005B645B" w:rsidRDefault="005B645B" w:rsidP="005B645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5B645B" w:rsidRDefault="005B645B" w:rsidP="005B645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5B645B" w:rsidRDefault="005B645B" w:rsidP="005B645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5B645B" w:rsidRDefault="005B645B" w:rsidP="005B645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29 April 2016</w:t>
      </w:r>
    </w:p>
    <w:p w:rsidR="006B2F86" w:rsidRPr="00E71FC3" w:rsidRDefault="005B645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45B" w:rsidRDefault="005B645B" w:rsidP="00E71FC3">
      <w:pPr>
        <w:spacing w:after="0" w:line="240" w:lineRule="auto"/>
      </w:pPr>
      <w:r>
        <w:separator/>
      </w:r>
    </w:p>
  </w:endnote>
  <w:endnote w:type="continuationSeparator" w:id="0">
    <w:p w:rsidR="005B645B" w:rsidRDefault="005B645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45B" w:rsidRDefault="005B645B" w:rsidP="00E71FC3">
      <w:pPr>
        <w:spacing w:after="0" w:line="240" w:lineRule="auto"/>
      </w:pPr>
      <w:r>
        <w:separator/>
      </w:r>
    </w:p>
  </w:footnote>
  <w:footnote w:type="continuationSeparator" w:id="0">
    <w:p w:rsidR="005B645B" w:rsidRDefault="005B645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45B"/>
    <w:rsid w:val="005B645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F7608E-1DF4-41A2-B979-52C983123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B64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2016-05-23T21:31:00Z</dcterms:created>
  <dcterms:modified xsi:type="dcterms:W3CDTF">2016-05-23T21:31:00Z</dcterms:modified>
</cp:coreProperties>
</file>